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AD1" w:rsidRDefault="00410AD1" w:rsidP="007D31BF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_GoBack"/>
      <w:bookmarkEnd w:id="0"/>
      <w:r>
        <w:rPr>
          <w:rFonts w:ascii="Times New Roman" w:hAnsi="Times New Roman"/>
          <w:b/>
          <w:sz w:val="32"/>
          <w:szCs w:val="32"/>
        </w:rPr>
        <w:t xml:space="preserve">ХАЙРУЛЛИНА САРА ВАГИЗОВНА </w:t>
      </w:r>
    </w:p>
    <w:p w:rsidR="00410AD1" w:rsidRPr="00B36431" w:rsidRDefault="00410AD1" w:rsidP="007D31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410AD1" w:rsidRPr="00B36431" w:rsidRDefault="00410AD1" w:rsidP="00A80BB4">
      <w:pPr>
        <w:jc w:val="center"/>
        <w:rPr>
          <w:rFonts w:ascii="Times New Roman" w:hAnsi="Times New Roman"/>
          <w:b/>
          <w:sz w:val="28"/>
          <w:szCs w:val="28"/>
        </w:rPr>
      </w:pPr>
      <w:r w:rsidRPr="00B36431">
        <w:rPr>
          <w:rFonts w:ascii="Times New Roman" w:hAnsi="Times New Roman"/>
          <w:b/>
          <w:sz w:val="28"/>
          <w:szCs w:val="28"/>
        </w:rPr>
        <w:t>«Люблю жизнь, всем довольна»</w:t>
      </w:r>
    </w:p>
    <w:p w:rsidR="00410AD1" w:rsidRPr="00B36431" w:rsidRDefault="00410AD1" w:rsidP="007D31BF">
      <w:pPr>
        <w:jc w:val="center"/>
        <w:rPr>
          <w:rFonts w:ascii="Times New Roman" w:hAnsi="Times New Roman"/>
          <w:sz w:val="28"/>
          <w:szCs w:val="28"/>
        </w:rPr>
      </w:pPr>
    </w:p>
    <w:p w:rsidR="00410AD1" w:rsidRDefault="00410AD1" w:rsidP="000700C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Когда началась война, </w:t>
      </w:r>
      <w:r w:rsidRPr="007D31BF">
        <w:rPr>
          <w:rFonts w:ascii="Times New Roman" w:hAnsi="Times New Roman"/>
          <w:sz w:val="28"/>
          <w:szCs w:val="28"/>
        </w:rPr>
        <w:t>Сара Вагизовна</w:t>
      </w:r>
      <w:r>
        <w:rPr>
          <w:rFonts w:ascii="Times New Roman" w:hAnsi="Times New Roman"/>
          <w:sz w:val="28"/>
          <w:szCs w:val="28"/>
        </w:rPr>
        <w:t xml:space="preserve"> работала в колхозе: в поле ухаживала за растениями, на ферме – за животными. Почти всех мужчин забрали на фронт. В деревне остались женщины, дети, старики и мужчины, непригодные к службе. Но работать как-то надо было, да еще вдвое больше. Женщины валили лес, выполняли всю мужскую работу. Так и проработала </w:t>
      </w:r>
      <w:r w:rsidRPr="007D31BF">
        <w:rPr>
          <w:rFonts w:ascii="Times New Roman" w:hAnsi="Times New Roman"/>
          <w:sz w:val="28"/>
          <w:szCs w:val="28"/>
        </w:rPr>
        <w:t>Сара Вагизовна</w:t>
      </w:r>
      <w:r>
        <w:rPr>
          <w:rFonts w:ascii="Times New Roman" w:hAnsi="Times New Roman"/>
          <w:sz w:val="28"/>
          <w:szCs w:val="28"/>
        </w:rPr>
        <w:t xml:space="preserve"> всю войну. А после войны, когда отец не вернулся с фронта, нужно было помогать семье, стране. </w:t>
      </w:r>
    </w:p>
    <w:p w:rsidR="00410AD1" w:rsidRDefault="00410AD1" w:rsidP="007D31BF">
      <w:pPr>
        <w:jc w:val="center"/>
      </w:pPr>
    </w:p>
    <w:p w:rsidR="00410AD1" w:rsidRDefault="00410AD1" w:rsidP="007D31BF">
      <w:pPr>
        <w:jc w:val="center"/>
      </w:pPr>
    </w:p>
    <w:p w:rsidR="00410AD1" w:rsidRDefault="00410AD1" w:rsidP="007D31BF">
      <w:pPr>
        <w:jc w:val="center"/>
      </w:pPr>
      <w:r w:rsidRPr="00D46449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209.25pt;height:286.5pt;visibility:visible">
            <v:imagedata r:id="rId4" o:title=""/>
          </v:shape>
        </w:pict>
      </w:r>
    </w:p>
    <w:sectPr w:rsidR="00410AD1" w:rsidSect="005C1D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1BF"/>
    <w:rsid w:val="000700C8"/>
    <w:rsid w:val="00410AD1"/>
    <w:rsid w:val="005C1D0F"/>
    <w:rsid w:val="0066128F"/>
    <w:rsid w:val="006E5C7F"/>
    <w:rsid w:val="007D31BF"/>
    <w:rsid w:val="00934E7C"/>
    <w:rsid w:val="00A43C5B"/>
    <w:rsid w:val="00A80BB4"/>
    <w:rsid w:val="00B36431"/>
    <w:rsid w:val="00B67793"/>
    <w:rsid w:val="00C10886"/>
    <w:rsid w:val="00CB4840"/>
    <w:rsid w:val="00D46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D0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7D31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D31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96</TotalTime>
  <Pages>1</Pages>
  <Words>77</Words>
  <Characters>439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школа85_1</dc:creator>
  <cp:keywords/>
  <dc:description/>
  <cp:lastModifiedBy>Admin</cp:lastModifiedBy>
  <cp:revision>6</cp:revision>
  <dcterms:created xsi:type="dcterms:W3CDTF">2015-02-13T09:54:00Z</dcterms:created>
  <dcterms:modified xsi:type="dcterms:W3CDTF">2015-04-10T15:09:00Z</dcterms:modified>
</cp:coreProperties>
</file>